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63184" w14:textId="6D7E8B69" w:rsidR="00E65E11" w:rsidRPr="00E31992" w:rsidRDefault="00E65E11" w:rsidP="00E65E11">
      <w:pPr>
        <w:pStyle w:val="BodytextJongJGZ"/>
        <w:rPr>
          <w:rFonts w:cs="Calibri"/>
          <w:b/>
          <w:bCs/>
          <w:sz w:val="24"/>
          <w:szCs w:val="24"/>
        </w:rPr>
      </w:pPr>
      <w:r w:rsidRPr="00E31992">
        <w:rPr>
          <w:rFonts w:cs="Calibri"/>
          <w:b/>
          <w:bCs/>
          <w:sz w:val="24"/>
          <w:szCs w:val="24"/>
        </w:rPr>
        <w:t xml:space="preserve">Algemene tekst over de JGZ en het JGZ-team op school – voor </w:t>
      </w:r>
      <w:r w:rsidR="0080569E" w:rsidRPr="00E31992">
        <w:rPr>
          <w:rFonts w:cs="Calibri"/>
          <w:b/>
          <w:bCs/>
          <w:sz w:val="24"/>
          <w:szCs w:val="24"/>
        </w:rPr>
        <w:t>leerlingen</w:t>
      </w:r>
    </w:p>
    <w:p w14:paraId="770637CB" w14:textId="77777777" w:rsidR="00E65E11" w:rsidRPr="00E31992" w:rsidRDefault="00E65E11" w:rsidP="00E65E11">
      <w:pPr>
        <w:pStyle w:val="BodytextJongJGZ"/>
        <w:rPr>
          <w:rFonts w:cs="Calibri"/>
          <w:b/>
          <w:bCs/>
          <w:i/>
          <w:iCs/>
          <w:sz w:val="22"/>
          <w:szCs w:val="22"/>
        </w:rPr>
      </w:pPr>
    </w:p>
    <w:tbl>
      <w:tblPr>
        <w:tblStyle w:val="Onopgemaaktetabel1"/>
        <w:tblW w:w="0" w:type="auto"/>
        <w:tblLook w:val="04A0" w:firstRow="1" w:lastRow="0" w:firstColumn="1" w:lastColumn="0" w:noHBand="0" w:noVBand="1"/>
      </w:tblPr>
      <w:tblGrid>
        <w:gridCol w:w="4530"/>
        <w:gridCol w:w="4530"/>
      </w:tblGrid>
      <w:tr w:rsidR="00E65E11" w:rsidRPr="00E31992" w14:paraId="7C3EE497" w14:textId="77777777" w:rsidTr="00E902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gridSpan w:val="2"/>
          </w:tcPr>
          <w:p w14:paraId="44975258" w14:textId="77777777" w:rsidR="00E65E11" w:rsidRPr="00E31992" w:rsidRDefault="00E65E11" w:rsidP="00E902E4">
            <w:pPr>
              <w:pStyle w:val="BodytextJongJGZ"/>
              <w:jc w:val="center"/>
              <w:rPr>
                <w:rFonts w:cs="Calibri"/>
              </w:rPr>
            </w:pPr>
            <w:r w:rsidRPr="00E31992">
              <w:rPr>
                <w:rFonts w:cs="Calibri"/>
              </w:rPr>
              <w:t>Deze tekst kan als basis/voorbeeld dienen voor:</w:t>
            </w:r>
          </w:p>
        </w:tc>
      </w:tr>
      <w:tr w:rsidR="00E65E11" w:rsidRPr="00E31992" w14:paraId="034A03CF" w14:textId="77777777" w:rsidTr="00E902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13D460E8" w14:textId="77777777" w:rsidR="00E65E11" w:rsidRPr="00E31992" w:rsidRDefault="00E65E11" w:rsidP="00E902E4">
            <w:pPr>
              <w:rPr>
                <w:rFonts w:cs="Calibri"/>
                <w:sz w:val="20"/>
              </w:rPr>
            </w:pPr>
            <w:r w:rsidRPr="00E31992">
              <w:rPr>
                <w:rFonts w:cs="Calibri"/>
                <w:sz w:val="20"/>
              </w:rPr>
              <w:t>Website/app van school</w:t>
            </w:r>
          </w:p>
        </w:tc>
        <w:tc>
          <w:tcPr>
            <w:tcW w:w="4530" w:type="dxa"/>
            <w:vAlign w:val="center"/>
          </w:tcPr>
          <w:p w14:paraId="5596550F" w14:textId="77777777" w:rsidR="00E65E11" w:rsidRPr="00E31992" w:rsidRDefault="00E65E11" w:rsidP="00E902E4">
            <w:pPr>
              <w:pStyle w:val="BodytextJongJGZ"/>
              <w:cnfStyle w:val="000000100000" w:firstRow="0" w:lastRow="0" w:firstColumn="0" w:lastColumn="0" w:oddVBand="0" w:evenVBand="0" w:oddHBand="1" w:evenHBand="0" w:firstRowFirstColumn="0" w:firstRowLastColumn="0" w:lastRowFirstColumn="0" w:lastRowLastColumn="0"/>
              <w:rPr>
                <w:rFonts w:cs="Calibri"/>
              </w:rPr>
            </w:pPr>
            <w:r w:rsidRPr="00E31992">
              <w:rPr>
                <w:rFonts w:cs="Calibri"/>
              </w:rPr>
              <w:t>Vaste vermelding</w:t>
            </w:r>
          </w:p>
        </w:tc>
      </w:tr>
      <w:tr w:rsidR="00E65E11" w:rsidRPr="00E31992" w14:paraId="1802CFCD" w14:textId="77777777" w:rsidTr="00E902E4">
        <w:tc>
          <w:tcPr>
            <w:cnfStyle w:val="001000000000" w:firstRow="0" w:lastRow="0" w:firstColumn="1" w:lastColumn="0" w:oddVBand="0" w:evenVBand="0" w:oddHBand="0" w:evenHBand="0" w:firstRowFirstColumn="0" w:firstRowLastColumn="0" w:lastRowFirstColumn="0" w:lastRowLastColumn="0"/>
            <w:tcW w:w="4530" w:type="dxa"/>
            <w:vAlign w:val="center"/>
          </w:tcPr>
          <w:p w14:paraId="4980CA21" w14:textId="77777777" w:rsidR="00E65E11" w:rsidRPr="00E31992" w:rsidRDefault="00E65E11" w:rsidP="00E902E4">
            <w:pPr>
              <w:rPr>
                <w:rFonts w:cs="Calibri"/>
                <w:sz w:val="20"/>
              </w:rPr>
            </w:pPr>
            <w:r w:rsidRPr="00E31992">
              <w:rPr>
                <w:rFonts w:cs="Calibri"/>
                <w:sz w:val="20"/>
              </w:rPr>
              <w:t>Schoolgids</w:t>
            </w:r>
          </w:p>
        </w:tc>
        <w:tc>
          <w:tcPr>
            <w:tcW w:w="4530" w:type="dxa"/>
            <w:vAlign w:val="center"/>
          </w:tcPr>
          <w:p w14:paraId="6CD73B17" w14:textId="77777777" w:rsidR="00E65E11" w:rsidRPr="00E31992" w:rsidRDefault="00E65E11" w:rsidP="00E902E4">
            <w:pPr>
              <w:pStyle w:val="BodytextJongJGZ"/>
              <w:cnfStyle w:val="000000000000" w:firstRow="0" w:lastRow="0" w:firstColumn="0" w:lastColumn="0" w:oddVBand="0" w:evenVBand="0" w:oddHBand="0" w:evenHBand="0" w:firstRowFirstColumn="0" w:firstRowLastColumn="0" w:lastRowFirstColumn="0" w:lastRowLastColumn="0"/>
              <w:rPr>
                <w:rFonts w:cs="Calibri"/>
              </w:rPr>
            </w:pPr>
            <w:r w:rsidRPr="00E31992">
              <w:rPr>
                <w:rFonts w:cs="Calibri"/>
              </w:rPr>
              <w:t>Vaste vermelding in jaarlijkse editie</w:t>
            </w:r>
          </w:p>
        </w:tc>
      </w:tr>
      <w:tr w:rsidR="00E65E11" w:rsidRPr="00E31992" w14:paraId="7A36EF1E" w14:textId="77777777" w:rsidTr="00E902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3EEABB6C" w14:textId="77777777" w:rsidR="00E65E11" w:rsidRPr="00E31992" w:rsidRDefault="00E65E11" w:rsidP="00E902E4">
            <w:pPr>
              <w:rPr>
                <w:rFonts w:cs="Calibri"/>
                <w:sz w:val="20"/>
              </w:rPr>
            </w:pPr>
            <w:r w:rsidRPr="00E31992">
              <w:rPr>
                <w:rFonts w:cs="Calibri"/>
                <w:sz w:val="20"/>
              </w:rPr>
              <w:t>Nieuwsbrief</w:t>
            </w:r>
          </w:p>
        </w:tc>
        <w:tc>
          <w:tcPr>
            <w:tcW w:w="4530" w:type="dxa"/>
            <w:vAlign w:val="center"/>
          </w:tcPr>
          <w:p w14:paraId="4E24F0CE" w14:textId="77777777" w:rsidR="00E65E11" w:rsidRPr="00E31992" w:rsidRDefault="00E65E11" w:rsidP="00E902E4">
            <w:pPr>
              <w:pStyle w:val="BodytextJongJGZ"/>
              <w:cnfStyle w:val="000000100000" w:firstRow="0" w:lastRow="0" w:firstColumn="0" w:lastColumn="0" w:oddVBand="0" w:evenVBand="0" w:oddHBand="1" w:evenHBand="0" w:firstRowFirstColumn="0" w:firstRowLastColumn="0" w:lastRowFirstColumn="0" w:lastRowLastColumn="0"/>
              <w:rPr>
                <w:rFonts w:cs="Calibri"/>
              </w:rPr>
            </w:pPr>
            <w:r w:rsidRPr="00E31992">
              <w:rPr>
                <w:rFonts w:cs="Calibri"/>
              </w:rPr>
              <w:t>Editie start schooljaar</w:t>
            </w:r>
          </w:p>
        </w:tc>
      </w:tr>
      <w:tr w:rsidR="00E65E11" w:rsidRPr="00E31992" w14:paraId="1D40E06B" w14:textId="77777777" w:rsidTr="00E902E4">
        <w:tc>
          <w:tcPr>
            <w:cnfStyle w:val="001000000000" w:firstRow="0" w:lastRow="0" w:firstColumn="1" w:lastColumn="0" w:oddVBand="0" w:evenVBand="0" w:oddHBand="0" w:evenHBand="0" w:firstRowFirstColumn="0" w:firstRowLastColumn="0" w:lastRowFirstColumn="0" w:lastRowLastColumn="0"/>
            <w:tcW w:w="4530" w:type="dxa"/>
            <w:vAlign w:val="center"/>
          </w:tcPr>
          <w:p w14:paraId="28803B66" w14:textId="77777777" w:rsidR="00E65E11" w:rsidRPr="00E31992" w:rsidRDefault="00E65E11" w:rsidP="00E902E4">
            <w:pPr>
              <w:rPr>
                <w:rFonts w:cs="Calibri"/>
                <w:sz w:val="20"/>
              </w:rPr>
            </w:pPr>
            <w:r w:rsidRPr="00E31992">
              <w:rPr>
                <w:rFonts w:cs="Calibri"/>
                <w:sz w:val="20"/>
              </w:rPr>
              <w:t>Sociale media</w:t>
            </w:r>
          </w:p>
        </w:tc>
        <w:tc>
          <w:tcPr>
            <w:tcW w:w="4530" w:type="dxa"/>
            <w:vAlign w:val="center"/>
          </w:tcPr>
          <w:p w14:paraId="5A73884D" w14:textId="77777777" w:rsidR="00E65E11" w:rsidRPr="00E31992" w:rsidRDefault="00E65E11" w:rsidP="00E902E4">
            <w:pPr>
              <w:pStyle w:val="BodytextJongJGZ"/>
              <w:cnfStyle w:val="000000000000" w:firstRow="0" w:lastRow="0" w:firstColumn="0" w:lastColumn="0" w:oddVBand="0" w:evenVBand="0" w:oddHBand="0" w:evenHBand="0" w:firstRowFirstColumn="0" w:firstRowLastColumn="0" w:lastRowFirstColumn="0" w:lastRowLastColumn="0"/>
              <w:rPr>
                <w:rFonts w:cs="Calibri"/>
              </w:rPr>
            </w:pPr>
            <w:r w:rsidRPr="00E31992">
              <w:rPr>
                <w:rFonts w:cs="Calibri"/>
              </w:rPr>
              <w:t xml:space="preserve">Verwijs volgers door naar ons account of website: </w:t>
            </w:r>
            <w:hyperlink r:id="rId9" w:history="1">
              <w:r w:rsidRPr="00E31992">
                <w:rPr>
                  <w:rStyle w:val="Hyperlink"/>
                  <w:rFonts w:cs="Calibri"/>
                </w:rPr>
                <w:t>Instagram</w:t>
              </w:r>
            </w:hyperlink>
            <w:r w:rsidRPr="00E31992">
              <w:rPr>
                <w:rFonts w:cs="Calibri"/>
              </w:rPr>
              <w:t xml:space="preserve"> / www.jongjgz.nl</w:t>
            </w:r>
          </w:p>
        </w:tc>
      </w:tr>
      <w:tr w:rsidR="00E65E11" w:rsidRPr="00E31992" w14:paraId="4F15DE6C" w14:textId="77777777" w:rsidTr="00E902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Align w:val="center"/>
          </w:tcPr>
          <w:p w14:paraId="5CEE38AB" w14:textId="77777777" w:rsidR="00E65E11" w:rsidRPr="00E31992" w:rsidRDefault="00E65E11" w:rsidP="00E902E4">
            <w:pPr>
              <w:pStyle w:val="BodytextJongJGZ"/>
              <w:rPr>
                <w:rFonts w:cs="Calibri"/>
              </w:rPr>
            </w:pPr>
            <w:r w:rsidRPr="00E31992">
              <w:rPr>
                <w:rFonts w:cs="Calibri"/>
              </w:rPr>
              <w:t>Andere directe communicatie met ouders</w:t>
            </w:r>
          </w:p>
        </w:tc>
        <w:tc>
          <w:tcPr>
            <w:tcW w:w="4530" w:type="dxa"/>
            <w:vAlign w:val="center"/>
          </w:tcPr>
          <w:p w14:paraId="3A00E31F" w14:textId="77777777" w:rsidR="00E65E11" w:rsidRPr="00E31992" w:rsidRDefault="00E65E11" w:rsidP="00E902E4">
            <w:pPr>
              <w:pStyle w:val="BodytextJongJGZ"/>
              <w:cnfStyle w:val="000000100000" w:firstRow="0" w:lastRow="0" w:firstColumn="0" w:lastColumn="0" w:oddVBand="0" w:evenVBand="0" w:oddHBand="1" w:evenHBand="0" w:firstRowFirstColumn="0" w:firstRowLastColumn="0" w:lastRowFirstColumn="0" w:lastRowLastColumn="0"/>
              <w:rPr>
                <w:rFonts w:cs="Calibri"/>
                <w:b/>
                <w:bCs/>
                <w:i/>
                <w:iCs/>
              </w:rPr>
            </w:pPr>
          </w:p>
        </w:tc>
      </w:tr>
    </w:tbl>
    <w:p w14:paraId="2DC46E8A" w14:textId="77777777" w:rsidR="002279DC" w:rsidRPr="00E31992" w:rsidRDefault="002279DC" w:rsidP="00E65E11">
      <w:pPr>
        <w:rPr>
          <w:rFonts w:cs="Calibri"/>
          <w:b/>
          <w:bCs/>
          <w:lang w:val="en-US"/>
        </w:rPr>
      </w:pPr>
    </w:p>
    <w:p w14:paraId="15CF91B9" w14:textId="3740031E" w:rsidR="00E65E11" w:rsidRPr="00E31992" w:rsidRDefault="00E65E11" w:rsidP="00E65E11">
      <w:pPr>
        <w:rPr>
          <w:rFonts w:cs="Calibri"/>
          <w:b/>
          <w:bCs/>
          <w:sz w:val="24"/>
          <w:szCs w:val="24"/>
          <w:lang w:val="en-US"/>
        </w:rPr>
      </w:pPr>
      <w:proofErr w:type="spellStart"/>
      <w:r w:rsidRPr="00E31992">
        <w:rPr>
          <w:rFonts w:cs="Calibri"/>
          <w:b/>
          <w:bCs/>
          <w:sz w:val="24"/>
          <w:szCs w:val="24"/>
          <w:lang w:val="en-US"/>
        </w:rPr>
        <w:t>Jeugdgezondheidszorg</w:t>
      </w:r>
      <w:proofErr w:type="spellEnd"/>
      <w:r w:rsidRPr="00E31992">
        <w:rPr>
          <w:rFonts w:cs="Calibri"/>
          <w:b/>
          <w:bCs/>
          <w:sz w:val="24"/>
          <w:szCs w:val="24"/>
          <w:lang w:val="en-US"/>
        </w:rPr>
        <w:t xml:space="preserve"> op school</w:t>
      </w:r>
    </w:p>
    <w:p w14:paraId="67FE6424" w14:textId="77777777" w:rsidR="00E45C22" w:rsidRPr="00E31992" w:rsidRDefault="00E45C22" w:rsidP="00E65E11">
      <w:pPr>
        <w:rPr>
          <w:rFonts w:cs="Calibri"/>
          <w:b/>
          <w:bCs/>
          <w:lang w:val="en-US"/>
        </w:rPr>
      </w:pPr>
    </w:p>
    <w:p w14:paraId="46FA3DCA" w14:textId="77777777" w:rsidR="008023B7" w:rsidRPr="00E31992" w:rsidRDefault="00E65E11" w:rsidP="00E31992">
      <w:pPr>
        <w:pStyle w:val="BodytextJongJGZ"/>
        <w:spacing w:line="360" w:lineRule="auto"/>
        <w:rPr>
          <w:rFonts w:cs="Calibri"/>
          <w:b/>
          <w:bCs/>
        </w:rPr>
      </w:pPr>
      <w:r w:rsidRPr="00E31992">
        <w:rPr>
          <w:rFonts w:cs="Calibri"/>
          <w:b/>
          <w:bCs/>
        </w:rPr>
        <w:t xml:space="preserve">Elke jongere verdient een fijne en gezonde tijd op school. De jeugdgezondheidszorg (JGZ) helpt ons hierbij door mee te kijken met de groei en ontwikkeling van alle leerlingen. </w:t>
      </w:r>
    </w:p>
    <w:p w14:paraId="232C14AC" w14:textId="77777777" w:rsidR="00D546D2" w:rsidRPr="00E31992" w:rsidRDefault="00D546D2" w:rsidP="00E31992">
      <w:pPr>
        <w:pStyle w:val="BodytextJongJGZ"/>
        <w:spacing w:line="360" w:lineRule="auto"/>
        <w:rPr>
          <w:rFonts w:cs="Calibri"/>
        </w:rPr>
      </w:pPr>
    </w:p>
    <w:p w14:paraId="464FCC33" w14:textId="467BEC6D" w:rsidR="00D546D2" w:rsidRPr="00E31992" w:rsidRDefault="00D546D2" w:rsidP="00E31992">
      <w:pPr>
        <w:pStyle w:val="BodytextJongJGZ"/>
        <w:spacing w:line="360" w:lineRule="auto"/>
        <w:rPr>
          <w:rFonts w:cs="Calibri"/>
        </w:rPr>
      </w:pPr>
      <w:r w:rsidRPr="00E31992">
        <w:rPr>
          <w:rFonts w:cs="Calibri"/>
        </w:rPr>
        <w:t xml:space="preserve">In onze regio regelt Jong JGZ de jeugdgezondheidszorg. </w:t>
      </w:r>
    </w:p>
    <w:p w14:paraId="4C113603" w14:textId="77777777" w:rsidR="00D546D2" w:rsidRPr="00E31992" w:rsidRDefault="00D546D2" w:rsidP="00E31992">
      <w:pPr>
        <w:pStyle w:val="BodytextJongJGZ"/>
        <w:spacing w:line="360" w:lineRule="auto"/>
        <w:rPr>
          <w:rFonts w:cs="Calibri"/>
        </w:rPr>
      </w:pPr>
    </w:p>
    <w:p w14:paraId="06377C80" w14:textId="21B80189" w:rsidR="00E65E11" w:rsidRPr="00E31992" w:rsidRDefault="008023B7" w:rsidP="00E31992">
      <w:pPr>
        <w:pStyle w:val="BodytextJongJGZ"/>
        <w:spacing w:line="360" w:lineRule="auto"/>
        <w:rPr>
          <w:rFonts w:cs="Calibri"/>
        </w:rPr>
      </w:pPr>
      <w:r w:rsidRPr="00E31992">
        <w:rPr>
          <w:rFonts w:cs="Calibri"/>
        </w:rPr>
        <w:t xml:space="preserve">In de tweede klas en het jaar voordat je examen doet, komt Jong JGZ bij ons op school langs. De </w:t>
      </w:r>
      <w:r w:rsidR="00A4517E" w:rsidRPr="00E31992">
        <w:rPr>
          <w:rFonts w:cs="Calibri"/>
        </w:rPr>
        <w:t>JGZ-professional</w:t>
      </w:r>
      <w:r w:rsidRPr="00E31992">
        <w:rPr>
          <w:rFonts w:cs="Calibri"/>
        </w:rPr>
        <w:t xml:space="preserve"> gaat dan met jou in gesprek over thema’s die ji</w:t>
      </w:r>
      <w:r w:rsidR="00D546D2" w:rsidRPr="00E31992">
        <w:rPr>
          <w:rFonts w:cs="Calibri"/>
        </w:rPr>
        <w:t>j belangrijk vindt.</w:t>
      </w:r>
      <w:r w:rsidR="00E65E11" w:rsidRPr="00E31992">
        <w:rPr>
          <w:rFonts w:cs="Calibri"/>
        </w:rPr>
        <w:t xml:space="preserve"> </w:t>
      </w:r>
    </w:p>
    <w:p w14:paraId="60E464EF" w14:textId="77777777" w:rsidR="00D546D2" w:rsidRPr="00E31992" w:rsidRDefault="00D546D2" w:rsidP="00E31992">
      <w:pPr>
        <w:pStyle w:val="BodytextJongJGZ"/>
        <w:spacing w:line="360" w:lineRule="auto"/>
        <w:rPr>
          <w:rFonts w:cs="Calibri"/>
        </w:rPr>
      </w:pPr>
    </w:p>
    <w:p w14:paraId="19AFE91C" w14:textId="77777777" w:rsidR="00E65E11" w:rsidRPr="00E31992" w:rsidRDefault="00E65E11" w:rsidP="00E31992">
      <w:pPr>
        <w:pStyle w:val="BodytextJongJGZ"/>
        <w:spacing w:line="360" w:lineRule="auto"/>
        <w:rPr>
          <w:rFonts w:cs="Calibri"/>
          <w:b/>
          <w:bCs/>
        </w:rPr>
      </w:pPr>
      <w:r w:rsidRPr="00E31992">
        <w:rPr>
          <w:rFonts w:cs="Calibri"/>
          <w:b/>
          <w:bCs/>
        </w:rPr>
        <w:t>Heb je vragen over je gezondheid? Stel ze aan het JGZ-team op school!</w:t>
      </w:r>
    </w:p>
    <w:p w14:paraId="5ED8572B" w14:textId="7DE92452" w:rsidR="00664051" w:rsidRPr="00E31992" w:rsidRDefault="00E65E11" w:rsidP="00E31992">
      <w:pPr>
        <w:pStyle w:val="BodytextJongJGZ"/>
        <w:spacing w:line="360" w:lineRule="auto"/>
        <w:rPr>
          <w:rFonts w:cs="Calibri"/>
        </w:rPr>
      </w:pPr>
      <w:r w:rsidRPr="00E31992">
        <w:rPr>
          <w:rFonts w:cs="Calibri"/>
        </w:rPr>
        <w:t xml:space="preserve">Op onze school werkt een vast JGZ-team. Hierin zitten JGZ-professionals zoals een jeugdarts, jeugdverpleegkundige, (dokters)assistente en vaak ook een </w:t>
      </w:r>
      <w:r w:rsidR="00291F0D" w:rsidRPr="00E31992">
        <w:rPr>
          <w:rFonts w:cs="Calibri"/>
        </w:rPr>
        <w:t>pedagoog</w:t>
      </w:r>
      <w:r w:rsidRPr="00E31992">
        <w:rPr>
          <w:rFonts w:cs="Calibri"/>
        </w:rPr>
        <w:t xml:space="preserve">. Heb je vragen over bijvoorbeeld je lichaam, gevoelens, relaties, seks, pesten of een ander onderwerp? Zij denken graag met je mee. Geen vraag is te gek! Je kunt op elk moment een afspraak maken. </w:t>
      </w:r>
    </w:p>
    <w:p w14:paraId="69203A1A" w14:textId="77777777" w:rsidR="00664051" w:rsidRPr="00E31992" w:rsidRDefault="00664051" w:rsidP="00E31992">
      <w:pPr>
        <w:pStyle w:val="BodytextJongJGZ"/>
        <w:spacing w:line="360" w:lineRule="auto"/>
        <w:rPr>
          <w:rFonts w:cs="Calibri"/>
        </w:rPr>
      </w:pPr>
    </w:p>
    <w:p w14:paraId="0C8E89E7" w14:textId="45AD985F" w:rsidR="00E65E11" w:rsidRPr="00E31992" w:rsidRDefault="00E65E11" w:rsidP="00E31992">
      <w:pPr>
        <w:pStyle w:val="BodytextJongJGZ"/>
        <w:spacing w:line="360" w:lineRule="auto"/>
        <w:rPr>
          <w:rFonts w:cs="Calibri"/>
        </w:rPr>
      </w:pPr>
      <w:r w:rsidRPr="00E31992">
        <w:rPr>
          <w:rFonts w:cs="Calibri"/>
        </w:rPr>
        <w:t xml:space="preserve">Wil je weten voor welke gezondheidsthema’s je bij Jong JGZ terecht kunt? Kijk </w:t>
      </w:r>
      <w:r w:rsidRPr="00E31992">
        <w:rPr>
          <w:rFonts w:cs="Calibri"/>
          <w:highlight w:val="yellow"/>
        </w:rPr>
        <w:t xml:space="preserve">op </w:t>
      </w:r>
      <w:r w:rsidR="00531BF9" w:rsidRPr="00E31992">
        <w:rPr>
          <w:rFonts w:cs="Calibri"/>
          <w:highlight w:val="yellow"/>
        </w:rPr>
        <w:t>[NIEUWE PAGINA ALS LINK INVULLEN]</w:t>
      </w:r>
    </w:p>
    <w:p w14:paraId="534D1545" w14:textId="77777777" w:rsidR="00E65E11" w:rsidRPr="00E31992" w:rsidRDefault="00E65E11" w:rsidP="00E31992">
      <w:pPr>
        <w:pStyle w:val="BodytextJongJGZ"/>
        <w:spacing w:line="360" w:lineRule="auto"/>
        <w:rPr>
          <w:rFonts w:cs="Calibri"/>
        </w:rPr>
      </w:pPr>
    </w:p>
    <w:p w14:paraId="1AFD186E" w14:textId="77777777" w:rsidR="001E02EC" w:rsidRPr="00E31992" w:rsidRDefault="001E02EC" w:rsidP="00E31992">
      <w:pPr>
        <w:pStyle w:val="BodytextJongJGZ"/>
        <w:spacing w:line="360" w:lineRule="auto"/>
        <w:rPr>
          <w:rFonts w:cs="Calibri"/>
          <w:b/>
          <w:bCs/>
        </w:rPr>
      </w:pPr>
      <w:proofErr w:type="spellStart"/>
      <w:r w:rsidRPr="00E31992">
        <w:rPr>
          <w:rFonts w:cs="Calibri"/>
          <w:b/>
          <w:bCs/>
        </w:rPr>
        <w:t>JouwGGD</w:t>
      </w:r>
      <w:proofErr w:type="spellEnd"/>
      <w:r w:rsidRPr="00E31992">
        <w:rPr>
          <w:rFonts w:cs="Calibri"/>
          <w:b/>
          <w:bCs/>
        </w:rPr>
        <w:t>: voor al jouw vragen over gezondheid</w:t>
      </w:r>
    </w:p>
    <w:p w14:paraId="7A9EFC1D" w14:textId="77777777" w:rsidR="001E02EC" w:rsidRPr="00E31992" w:rsidRDefault="001E02EC" w:rsidP="00E31992">
      <w:pPr>
        <w:pStyle w:val="BodytextJongJGZ"/>
        <w:spacing w:line="360" w:lineRule="auto"/>
        <w:rPr>
          <w:rFonts w:cs="Calibri"/>
          <w:b/>
          <w:bCs/>
        </w:rPr>
      </w:pPr>
      <w:r w:rsidRPr="00E31992">
        <w:rPr>
          <w:rFonts w:cs="Calibri"/>
        </w:rPr>
        <w:t xml:space="preserve">Je kunt op de website van </w:t>
      </w:r>
      <w:hyperlink r:id="rId10" w:history="1">
        <w:r w:rsidRPr="00E31992">
          <w:rPr>
            <w:rStyle w:val="Hyperlink"/>
            <w:rFonts w:cs="Calibri"/>
          </w:rPr>
          <w:t>jouwGGD.nl</w:t>
        </w:r>
      </w:hyperlink>
      <w:r w:rsidRPr="00E31992">
        <w:rPr>
          <w:rFonts w:cs="Calibri"/>
        </w:rPr>
        <w:t xml:space="preserve"> </w:t>
      </w:r>
      <w:r w:rsidRPr="00E31992">
        <w:rPr>
          <w:rFonts w:cs="Calibri"/>
          <w:b/>
          <w:bCs/>
        </w:rPr>
        <w:t>anoniem en laagdrempelig</w:t>
      </w:r>
      <w:r w:rsidRPr="00E31992">
        <w:rPr>
          <w:rFonts w:ascii="Cambria" w:hAnsi="Cambria" w:cs="Cambria"/>
        </w:rPr>
        <w:t> </w:t>
      </w:r>
      <w:r w:rsidRPr="00E31992">
        <w:rPr>
          <w:rFonts w:cs="Calibri"/>
        </w:rPr>
        <w:t>al je vragen stellen</w:t>
      </w:r>
      <w:r w:rsidRPr="00E31992">
        <w:rPr>
          <w:rFonts w:cs="Calibri"/>
        </w:rPr>
        <w:br/>
        <w:t xml:space="preserve">aan een jeugdverpleegkundige; op ieder gewenst moment van de dag. Doordeweeks krijg je binnen 24 uur antwoord van een professional. Je kunt </w:t>
      </w:r>
      <w:proofErr w:type="spellStart"/>
      <w:r w:rsidRPr="00E31992">
        <w:rPr>
          <w:rFonts w:cs="Calibri"/>
        </w:rPr>
        <w:t>JouwGGD</w:t>
      </w:r>
      <w:proofErr w:type="spellEnd"/>
      <w:r w:rsidRPr="00E31992">
        <w:rPr>
          <w:rFonts w:cs="Calibri"/>
        </w:rPr>
        <w:t xml:space="preserve"> ook volgen via Instagram: </w:t>
      </w:r>
      <w:hyperlink r:id="rId11" w:history="1">
        <w:proofErr w:type="spellStart"/>
        <w:r w:rsidRPr="00E31992">
          <w:rPr>
            <w:rStyle w:val="Hyperlink"/>
            <w:rFonts w:cs="Calibri"/>
            <w:b/>
            <w:bCs/>
          </w:rPr>
          <w:t>JouwGGD</w:t>
        </w:r>
        <w:proofErr w:type="spellEnd"/>
        <w:r w:rsidRPr="00E31992">
          <w:rPr>
            <w:rStyle w:val="Hyperlink"/>
            <w:rFonts w:cs="Calibri"/>
            <w:b/>
            <w:bCs/>
          </w:rPr>
          <w:t xml:space="preserve"> insta</w:t>
        </w:r>
      </w:hyperlink>
      <w:r w:rsidRPr="00E31992">
        <w:rPr>
          <w:rFonts w:cs="Calibri"/>
          <w:b/>
          <w:bCs/>
        </w:rPr>
        <w:t>.</w:t>
      </w:r>
    </w:p>
    <w:p w14:paraId="02E91540" w14:textId="77777777" w:rsidR="003F400B" w:rsidRPr="00E31992" w:rsidRDefault="003F400B" w:rsidP="00E31992">
      <w:pPr>
        <w:pStyle w:val="BodytextJongJGZ"/>
        <w:spacing w:line="360" w:lineRule="auto"/>
        <w:rPr>
          <w:rFonts w:cs="Calibri"/>
        </w:rPr>
      </w:pPr>
    </w:p>
    <w:p w14:paraId="460D0885" w14:textId="77777777" w:rsidR="003F400B" w:rsidRPr="00E31992" w:rsidRDefault="003F400B" w:rsidP="00E31992">
      <w:pPr>
        <w:pStyle w:val="BodytextJongJGZ"/>
        <w:spacing w:line="360" w:lineRule="auto"/>
        <w:rPr>
          <w:rFonts w:cs="Calibri"/>
          <w:b/>
          <w:bCs/>
        </w:rPr>
      </w:pPr>
      <w:proofErr w:type="spellStart"/>
      <w:r w:rsidRPr="00E31992">
        <w:rPr>
          <w:rFonts w:cs="Calibri"/>
          <w:b/>
          <w:bCs/>
        </w:rPr>
        <w:t>Webportaal</w:t>
      </w:r>
      <w:proofErr w:type="spellEnd"/>
      <w:r w:rsidRPr="00E31992">
        <w:rPr>
          <w:rFonts w:cs="Calibri"/>
          <w:b/>
          <w:bCs/>
        </w:rPr>
        <w:t xml:space="preserve"> van Jong JGZ</w:t>
      </w:r>
    </w:p>
    <w:p w14:paraId="7D0CAD88" w14:textId="77777777" w:rsidR="003F400B" w:rsidRPr="00E31992" w:rsidRDefault="003F400B" w:rsidP="00E31992">
      <w:pPr>
        <w:pStyle w:val="BodytextJongJGZ"/>
        <w:spacing w:line="360" w:lineRule="auto"/>
        <w:rPr>
          <w:rFonts w:cs="Calibri"/>
        </w:rPr>
      </w:pPr>
      <w:r w:rsidRPr="00E31992">
        <w:rPr>
          <w:rFonts w:cs="Calibri"/>
        </w:rPr>
        <w:t xml:space="preserve">Via het </w:t>
      </w:r>
      <w:proofErr w:type="spellStart"/>
      <w:r w:rsidRPr="00E31992">
        <w:rPr>
          <w:rFonts w:cs="Calibri"/>
        </w:rPr>
        <w:t>webportaal</w:t>
      </w:r>
      <w:proofErr w:type="spellEnd"/>
      <w:r w:rsidRPr="00E31992">
        <w:rPr>
          <w:rFonts w:cs="Calibri"/>
        </w:rPr>
        <w:t xml:space="preserve"> van Jong JGZ kun je allerlei informatie, (volgende) afspraken bekijken en vragen stellen. </w:t>
      </w:r>
      <w:hyperlink r:id="rId12" w:history="1">
        <w:r w:rsidRPr="00E31992">
          <w:rPr>
            <w:rStyle w:val="Hyperlink"/>
            <w:rFonts w:cs="Calibri"/>
          </w:rPr>
          <w:t>Klik hier</w:t>
        </w:r>
      </w:hyperlink>
      <w:r w:rsidRPr="00E31992">
        <w:rPr>
          <w:rFonts w:cs="Calibri"/>
        </w:rPr>
        <w:t xml:space="preserve"> en log in met je </w:t>
      </w:r>
      <w:proofErr w:type="spellStart"/>
      <w:r w:rsidRPr="00E31992">
        <w:rPr>
          <w:rFonts w:cs="Calibri"/>
        </w:rPr>
        <w:t>DigiD</w:t>
      </w:r>
      <w:proofErr w:type="spellEnd"/>
      <w:r w:rsidRPr="00E31992">
        <w:rPr>
          <w:rFonts w:cs="Calibri"/>
        </w:rPr>
        <w:t>.</w:t>
      </w:r>
    </w:p>
    <w:p w14:paraId="7FC1583D" w14:textId="77777777" w:rsidR="001C4718" w:rsidRPr="00E31992" w:rsidRDefault="001C4718" w:rsidP="00E31992">
      <w:pPr>
        <w:pStyle w:val="BodytextJongJGZ"/>
        <w:spacing w:line="360" w:lineRule="auto"/>
        <w:rPr>
          <w:rFonts w:cs="Calibri"/>
        </w:rPr>
      </w:pPr>
    </w:p>
    <w:p w14:paraId="050FEA30" w14:textId="2F342D79" w:rsidR="003F400B" w:rsidRPr="00E31992" w:rsidRDefault="003F400B" w:rsidP="00E31992">
      <w:pPr>
        <w:pStyle w:val="BodytextJongJGZ"/>
        <w:spacing w:line="360" w:lineRule="auto"/>
        <w:rPr>
          <w:rFonts w:cs="Calibri"/>
        </w:rPr>
      </w:pPr>
      <w:r w:rsidRPr="00E31992">
        <w:rPr>
          <w:rFonts w:cs="Calibri"/>
        </w:rPr>
        <w:t xml:space="preserve">Tot je 12 jaar bent, hebben je ouders via het </w:t>
      </w:r>
      <w:proofErr w:type="spellStart"/>
      <w:r w:rsidRPr="00E31992">
        <w:rPr>
          <w:rFonts w:cs="Calibri"/>
        </w:rPr>
        <w:t>webportaal</w:t>
      </w:r>
      <w:proofErr w:type="spellEnd"/>
      <w:r w:rsidRPr="00E31992">
        <w:rPr>
          <w:rFonts w:cs="Calibri"/>
        </w:rPr>
        <w:t xml:space="preserve"> van Jong JGZ toegang tot jouw informatie en digitale dossier. Daarna moet jij zelf je ouders toestemming geven om bepaalde informatie in te zien. </w:t>
      </w:r>
    </w:p>
    <w:p w14:paraId="4E97D528" w14:textId="77777777" w:rsidR="003F400B" w:rsidRPr="00E31992" w:rsidRDefault="003F400B" w:rsidP="00E31992">
      <w:pPr>
        <w:pStyle w:val="BodytextJongJGZ"/>
        <w:spacing w:line="360" w:lineRule="auto"/>
        <w:rPr>
          <w:rFonts w:cs="Calibri"/>
        </w:rPr>
      </w:pPr>
    </w:p>
    <w:p w14:paraId="31D92F55" w14:textId="451CDA11" w:rsidR="003F400B" w:rsidRPr="00E31992" w:rsidRDefault="003F400B" w:rsidP="00E31992">
      <w:pPr>
        <w:pStyle w:val="BodytextJongJGZ"/>
        <w:spacing w:line="360" w:lineRule="auto"/>
        <w:rPr>
          <w:rFonts w:cs="Calibri"/>
        </w:rPr>
      </w:pPr>
      <w:r w:rsidRPr="00E31992">
        <w:rPr>
          <w:rFonts w:cs="Calibri"/>
        </w:rPr>
        <w:t xml:space="preserve">Op </w:t>
      </w:r>
      <w:hyperlink r:id="rId13" w:history="1">
        <w:r w:rsidRPr="009B2BBE">
          <w:rPr>
            <w:rStyle w:val="Hyperlink"/>
            <w:rFonts w:cs="Calibri"/>
          </w:rPr>
          <w:t>jongjgz.nl/</w:t>
        </w:r>
        <w:proofErr w:type="spellStart"/>
        <w:r w:rsidRPr="009B2BBE">
          <w:rPr>
            <w:rStyle w:val="Hyperlink"/>
            <w:rFonts w:cs="Calibri"/>
          </w:rPr>
          <w:t>webportaal</w:t>
        </w:r>
        <w:proofErr w:type="spellEnd"/>
      </w:hyperlink>
      <w:r w:rsidRPr="00E31992">
        <w:rPr>
          <w:rFonts w:cs="Calibri"/>
        </w:rPr>
        <w:t xml:space="preserve"> lees je hier meer over.</w:t>
      </w:r>
    </w:p>
    <w:p w14:paraId="73F99483" w14:textId="77777777" w:rsidR="003F400B" w:rsidRPr="00E31992" w:rsidRDefault="003F400B" w:rsidP="00E31992">
      <w:pPr>
        <w:pStyle w:val="BodytextJongJGZ"/>
        <w:spacing w:line="360" w:lineRule="auto"/>
        <w:rPr>
          <w:rFonts w:cs="Calibri"/>
        </w:rPr>
      </w:pPr>
    </w:p>
    <w:p w14:paraId="48C34E1D" w14:textId="77777777" w:rsidR="003F400B" w:rsidRPr="00E31992" w:rsidRDefault="003F400B" w:rsidP="00E31992">
      <w:pPr>
        <w:pStyle w:val="BodytextJongJGZ"/>
        <w:spacing w:line="360" w:lineRule="auto"/>
        <w:rPr>
          <w:rFonts w:cs="Calibri"/>
          <w:b/>
          <w:bCs/>
        </w:rPr>
      </w:pPr>
      <w:r w:rsidRPr="00E31992">
        <w:rPr>
          <w:rFonts w:cs="Calibri"/>
          <w:b/>
          <w:bCs/>
        </w:rPr>
        <w:t>Contact</w:t>
      </w:r>
    </w:p>
    <w:p w14:paraId="0798975D" w14:textId="77777777" w:rsidR="003F400B" w:rsidRPr="00E31992" w:rsidRDefault="003F400B" w:rsidP="00E31992">
      <w:pPr>
        <w:pStyle w:val="BodytextJongJGZ"/>
        <w:spacing w:line="360" w:lineRule="auto"/>
        <w:rPr>
          <w:rFonts w:cs="Calibri"/>
        </w:rPr>
      </w:pPr>
      <w:r w:rsidRPr="00E31992">
        <w:rPr>
          <w:rFonts w:cs="Calibri"/>
        </w:rPr>
        <w:t xml:space="preserve">Heb je een vraag voor de JGZ-professionals op school? Mail naar </w:t>
      </w:r>
      <w:hyperlink r:id="rId14" w:history="1">
        <w:r w:rsidRPr="00E31992">
          <w:rPr>
            <w:rStyle w:val="Hyperlink"/>
            <w:rFonts w:cs="Calibri"/>
          </w:rPr>
          <w:t>mailto:contact@jongjgz.nl</w:t>
        </w:r>
      </w:hyperlink>
      <w:r w:rsidRPr="00E31992">
        <w:rPr>
          <w:rFonts w:cs="Calibri"/>
        </w:rPr>
        <w:t xml:space="preserve"> of bel 088-5664549 (ma t/m vr 08.30-16.30 uur).</w:t>
      </w:r>
    </w:p>
    <w:p w14:paraId="03F382B0" w14:textId="77777777" w:rsidR="003F400B" w:rsidRPr="00E31992" w:rsidRDefault="003F400B" w:rsidP="00E31992">
      <w:pPr>
        <w:pStyle w:val="BodytextJongJGZ"/>
        <w:spacing w:line="360" w:lineRule="auto"/>
        <w:rPr>
          <w:rFonts w:cs="Calibri"/>
        </w:rPr>
      </w:pPr>
    </w:p>
    <w:p w14:paraId="0601EB6B" w14:textId="41C06E9D" w:rsidR="001E02EC" w:rsidRPr="009B2BBE" w:rsidRDefault="003F400B" w:rsidP="00E31992">
      <w:pPr>
        <w:pStyle w:val="BodytextJongJGZ"/>
        <w:spacing w:line="360" w:lineRule="auto"/>
        <w:rPr>
          <w:rFonts w:cs="Calibri"/>
        </w:rPr>
      </w:pPr>
      <w:r w:rsidRPr="00E31992">
        <w:rPr>
          <w:rFonts w:cs="Calibri"/>
        </w:rPr>
        <w:t xml:space="preserve">Meer weten over wat de jeugdgezondheidszorg voor jou kan doen? Check www.jongjgz.nl/info-voor-jongeren.  </w:t>
      </w:r>
    </w:p>
    <w:sectPr w:rsidR="001E02EC" w:rsidRPr="009B2BB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C7F8" w14:textId="77777777" w:rsidR="00134E78" w:rsidRDefault="00134E78" w:rsidP="0056251F">
      <w:r>
        <w:separator/>
      </w:r>
    </w:p>
  </w:endnote>
  <w:endnote w:type="continuationSeparator" w:id="0">
    <w:p w14:paraId="43BC75E9" w14:textId="77777777" w:rsidR="00134E78" w:rsidRDefault="00134E78" w:rsidP="0056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ropolis">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Metropolis Semi Bold">
    <w:panose1 w:val="00000700000000000000"/>
    <w:charset w:val="00"/>
    <w:family w:val="auto"/>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DF37" w14:textId="77777777" w:rsidR="00134E78" w:rsidRDefault="00134E78" w:rsidP="0056251F">
      <w:r>
        <w:separator/>
      </w:r>
    </w:p>
  </w:footnote>
  <w:footnote w:type="continuationSeparator" w:id="0">
    <w:p w14:paraId="0EADC22C" w14:textId="77777777" w:rsidR="00134E78" w:rsidRDefault="00134E78" w:rsidP="0056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9ACA1" w14:textId="77777777" w:rsidR="0056251F" w:rsidRDefault="0056251F" w:rsidP="0056251F">
    <w:pPr>
      <w:pStyle w:val="Koptekst"/>
      <w:jc w:val="right"/>
    </w:pPr>
    <w:r>
      <w:rPr>
        <w:noProof/>
      </w:rPr>
      <w:drawing>
        <wp:inline distT="0" distB="0" distL="0" distR="0" wp14:anchorId="7F001713" wp14:editId="41822E7C">
          <wp:extent cx="1651000" cy="665532"/>
          <wp:effectExtent l="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84482" cy="67902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E11"/>
    <w:rsid w:val="0003036A"/>
    <w:rsid w:val="00134E78"/>
    <w:rsid w:val="001A7BF8"/>
    <w:rsid w:val="001C4718"/>
    <w:rsid w:val="001E02EC"/>
    <w:rsid w:val="00215E90"/>
    <w:rsid w:val="002279DC"/>
    <w:rsid w:val="00291F0D"/>
    <w:rsid w:val="002A7FDE"/>
    <w:rsid w:val="003522B5"/>
    <w:rsid w:val="003C0ABE"/>
    <w:rsid w:val="003F400B"/>
    <w:rsid w:val="004C7C35"/>
    <w:rsid w:val="00502BD5"/>
    <w:rsid w:val="005133D3"/>
    <w:rsid w:val="00531BF9"/>
    <w:rsid w:val="00532F29"/>
    <w:rsid w:val="0056251F"/>
    <w:rsid w:val="006300B1"/>
    <w:rsid w:val="00664051"/>
    <w:rsid w:val="00667734"/>
    <w:rsid w:val="00760542"/>
    <w:rsid w:val="007B058A"/>
    <w:rsid w:val="007B2A32"/>
    <w:rsid w:val="007E2A39"/>
    <w:rsid w:val="008023B7"/>
    <w:rsid w:val="0080569E"/>
    <w:rsid w:val="008432B3"/>
    <w:rsid w:val="008F1EC4"/>
    <w:rsid w:val="00943B77"/>
    <w:rsid w:val="009B2BBE"/>
    <w:rsid w:val="00A01DD6"/>
    <w:rsid w:val="00A4517E"/>
    <w:rsid w:val="00A900F3"/>
    <w:rsid w:val="00AB477C"/>
    <w:rsid w:val="00AD62E3"/>
    <w:rsid w:val="00B2406F"/>
    <w:rsid w:val="00B44C31"/>
    <w:rsid w:val="00B776CF"/>
    <w:rsid w:val="00D01547"/>
    <w:rsid w:val="00D546D2"/>
    <w:rsid w:val="00D72C27"/>
    <w:rsid w:val="00E17CA0"/>
    <w:rsid w:val="00E31992"/>
    <w:rsid w:val="00E45C22"/>
    <w:rsid w:val="00E54F3F"/>
    <w:rsid w:val="00E64D6E"/>
    <w:rsid w:val="00E65E11"/>
    <w:rsid w:val="00E86A0C"/>
    <w:rsid w:val="00E902E4"/>
    <w:rsid w:val="1BFBED14"/>
    <w:rsid w:val="2E2CD7FF"/>
    <w:rsid w:val="40940C0F"/>
    <w:rsid w:val="41FA231E"/>
    <w:rsid w:val="52C824C6"/>
    <w:rsid w:val="6A3679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B5F45"/>
  <w15:docId w15:val="{3A289293-DBEF-4D53-9314-6CA12EDC4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nl-NL"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058A"/>
    <w:pPr>
      <w:spacing w:after="0" w:line="276" w:lineRule="auto"/>
    </w:pPr>
    <w:rPr>
      <w:rFonts w:ascii="Metropolis" w:hAnsi="Metropoli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56251F"/>
    <w:pPr>
      <w:tabs>
        <w:tab w:val="center" w:pos="4536"/>
        <w:tab w:val="right" w:pos="9072"/>
      </w:tabs>
    </w:pPr>
  </w:style>
  <w:style w:type="character" w:customStyle="1" w:styleId="KoptekstChar">
    <w:name w:val="Koptekst Char"/>
    <w:basedOn w:val="Standaardalinea-lettertype"/>
    <w:link w:val="Koptekst"/>
    <w:uiPriority w:val="99"/>
    <w:rsid w:val="0056251F"/>
  </w:style>
  <w:style w:type="paragraph" w:styleId="Voettekst">
    <w:name w:val="footer"/>
    <w:basedOn w:val="Standaard"/>
    <w:link w:val="VoettekstChar"/>
    <w:uiPriority w:val="99"/>
    <w:unhideWhenUsed/>
    <w:rsid w:val="0056251F"/>
    <w:pPr>
      <w:tabs>
        <w:tab w:val="center" w:pos="4536"/>
        <w:tab w:val="right" w:pos="9072"/>
      </w:tabs>
    </w:pPr>
  </w:style>
  <w:style w:type="character" w:customStyle="1" w:styleId="VoettekstChar">
    <w:name w:val="Voettekst Char"/>
    <w:basedOn w:val="Standaardalinea-lettertype"/>
    <w:link w:val="Voettekst"/>
    <w:uiPriority w:val="99"/>
    <w:rsid w:val="0056251F"/>
  </w:style>
  <w:style w:type="character" w:styleId="Hyperlink">
    <w:name w:val="Hyperlink"/>
    <w:aliases w:val="Hyperlink Jong JGZ"/>
    <w:basedOn w:val="Standaardalinea-lettertype"/>
    <w:uiPriority w:val="99"/>
    <w:unhideWhenUsed/>
    <w:rsid w:val="007B058A"/>
    <w:rPr>
      <w:color w:val="04CCBE" w:themeColor="hyperlink"/>
      <w:u w:val="single"/>
    </w:rPr>
  </w:style>
  <w:style w:type="character" w:styleId="Onopgelostemelding">
    <w:name w:val="Unresolved Mention"/>
    <w:basedOn w:val="Standaardalinea-lettertype"/>
    <w:uiPriority w:val="99"/>
    <w:semiHidden/>
    <w:unhideWhenUsed/>
    <w:rsid w:val="007B058A"/>
    <w:rPr>
      <w:color w:val="605E5C"/>
      <w:shd w:val="clear" w:color="auto" w:fill="E1DFDD"/>
    </w:rPr>
  </w:style>
  <w:style w:type="paragraph" w:customStyle="1" w:styleId="BodytextJongJGZ">
    <w:name w:val="Body text Jong JGZ"/>
    <w:basedOn w:val="Standaard"/>
    <w:qFormat/>
    <w:rsid w:val="00E65E11"/>
    <w:pPr>
      <w:spacing w:line="320" w:lineRule="atLeast"/>
    </w:pPr>
    <w:rPr>
      <w:rFonts w:eastAsia="Times New Roman" w:cs="Maiandra GD"/>
      <w:color w:val="000000" w:themeColor="dark1"/>
      <w:spacing w:val="5"/>
      <w:sz w:val="20"/>
      <w:szCs w:val="20"/>
      <w:lang w:eastAsia="nl-NL"/>
    </w:rPr>
  </w:style>
  <w:style w:type="table" w:customStyle="1" w:styleId="TabelopgemaaktJongJGZ">
    <w:name w:val="Tabel opgemaakt Jong JGZ"/>
    <w:basedOn w:val="Standaardtabel"/>
    <w:uiPriority w:val="99"/>
    <w:rsid w:val="00E65E11"/>
    <w:pPr>
      <w:spacing w:after="120" w:line="240" w:lineRule="atLeast"/>
    </w:pPr>
    <w:rPr>
      <w:rFonts w:ascii="Metropolis" w:eastAsia="Times New Roman" w:hAnsi="Metropolis" w:cs="Maiandra GD"/>
      <w:color w:val="000000" w:themeColor="dark1"/>
      <w:sz w:val="16"/>
      <w:szCs w:val="20"/>
      <w:lang w:eastAsia="nl-NL"/>
    </w:rPr>
    <w:tblPr>
      <w:tblStyleRowBandSize w:val="1"/>
    </w:tblPr>
    <w:tblStylePr w:type="firstRow">
      <w:pPr>
        <w:wordWrap/>
        <w:spacing w:beforeLines="0" w:before="40" w:beforeAutospacing="0"/>
        <w:contextualSpacing w:val="0"/>
      </w:pPr>
      <w:rPr>
        <w:rFonts w:ascii="Metropolis Semi Bold" w:hAnsi="Metropolis Semi Bold"/>
        <w:b w:val="0"/>
        <w:color w:val="FFFFFF" w:themeColor="background1"/>
      </w:rPr>
      <w:tblPr/>
      <w:tcPr>
        <w:shd w:val="clear" w:color="auto" w:fill="04CCBE" w:themeFill="accent1"/>
      </w:tcPr>
    </w:tblStylePr>
    <w:tblStylePr w:type="lastRow">
      <w:rPr>
        <w:rFonts w:ascii="Metropolis Semi Bold" w:hAnsi="Metropolis Semi Bold"/>
        <w:b w:val="0"/>
        <w:color w:val="FFFFFF" w:themeColor="background1"/>
      </w:rPr>
      <w:tblPr/>
      <w:tcPr>
        <w:shd w:val="clear" w:color="auto" w:fill="04CCBE" w:themeFill="accent1"/>
      </w:tcPr>
    </w:tblStylePr>
    <w:tblStylePr w:type="firstCol">
      <w:rPr>
        <w:rFonts w:ascii="Metropolis Semi Bold" w:hAnsi="Metropolis Semi Bold"/>
      </w:rPr>
    </w:tblStylePr>
    <w:tblStylePr w:type="band1Horz">
      <w:tblPr/>
      <w:tcPr>
        <w:shd w:val="clear" w:color="auto" w:fill="FFFFFF"/>
      </w:tcPr>
    </w:tblStylePr>
    <w:tblStylePr w:type="band2Horz">
      <w:tblPr/>
      <w:tcPr>
        <w:shd w:val="clear" w:color="auto" w:fill="C7F9F4"/>
      </w:tcPr>
    </w:tblStylePr>
  </w:style>
  <w:style w:type="character" w:styleId="Verwijzingopmerking">
    <w:name w:val="annotation reference"/>
    <w:basedOn w:val="Standaardalinea-lettertype"/>
    <w:uiPriority w:val="99"/>
    <w:semiHidden/>
    <w:unhideWhenUsed/>
    <w:rsid w:val="00E54F3F"/>
    <w:rPr>
      <w:sz w:val="16"/>
      <w:szCs w:val="16"/>
    </w:rPr>
  </w:style>
  <w:style w:type="paragraph" w:styleId="Tekstopmerking">
    <w:name w:val="annotation text"/>
    <w:basedOn w:val="Standaard"/>
    <w:link w:val="TekstopmerkingChar"/>
    <w:uiPriority w:val="99"/>
    <w:unhideWhenUsed/>
    <w:rsid w:val="00E54F3F"/>
    <w:pPr>
      <w:spacing w:line="240" w:lineRule="auto"/>
    </w:pPr>
    <w:rPr>
      <w:sz w:val="20"/>
      <w:szCs w:val="20"/>
    </w:rPr>
  </w:style>
  <w:style w:type="character" w:customStyle="1" w:styleId="TekstopmerkingChar">
    <w:name w:val="Tekst opmerking Char"/>
    <w:basedOn w:val="Standaardalinea-lettertype"/>
    <w:link w:val="Tekstopmerking"/>
    <w:uiPriority w:val="99"/>
    <w:rsid w:val="00E54F3F"/>
    <w:rPr>
      <w:rFonts w:ascii="Metropolis" w:hAnsi="Metropolis"/>
      <w:sz w:val="20"/>
      <w:szCs w:val="20"/>
    </w:rPr>
  </w:style>
  <w:style w:type="paragraph" w:styleId="Onderwerpvanopmerking">
    <w:name w:val="annotation subject"/>
    <w:basedOn w:val="Tekstopmerking"/>
    <w:next w:val="Tekstopmerking"/>
    <w:link w:val="OnderwerpvanopmerkingChar"/>
    <w:uiPriority w:val="99"/>
    <w:semiHidden/>
    <w:unhideWhenUsed/>
    <w:rsid w:val="00E54F3F"/>
    <w:rPr>
      <w:b/>
      <w:bCs/>
    </w:rPr>
  </w:style>
  <w:style w:type="character" w:customStyle="1" w:styleId="OnderwerpvanopmerkingChar">
    <w:name w:val="Onderwerp van opmerking Char"/>
    <w:basedOn w:val="TekstopmerkingChar"/>
    <w:link w:val="Onderwerpvanopmerking"/>
    <w:uiPriority w:val="99"/>
    <w:semiHidden/>
    <w:rsid w:val="00E54F3F"/>
    <w:rPr>
      <w:rFonts w:ascii="Metropolis" w:hAnsi="Metropolis"/>
      <w:b/>
      <w:bCs/>
      <w:sz w:val="20"/>
      <w:szCs w:val="20"/>
    </w:rPr>
  </w:style>
  <w:style w:type="character" w:styleId="Vermelding">
    <w:name w:val="Mention"/>
    <w:basedOn w:val="Standaardalinea-lettertype"/>
    <w:uiPriority w:val="99"/>
    <w:unhideWhenUsed/>
    <w:rsid w:val="003522B5"/>
    <w:rPr>
      <w:color w:val="2B579A"/>
      <w:shd w:val="clear" w:color="auto" w:fill="E1DFDD"/>
    </w:rPr>
  </w:style>
  <w:style w:type="table" w:styleId="Onopgemaaktetabel1">
    <w:name w:val="Plain Table 1"/>
    <w:basedOn w:val="Standaardtabel"/>
    <w:uiPriority w:val="41"/>
    <w:rsid w:val="00E902E4"/>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jongjgz.nl/webportaal"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ouderportaal.jongjgz.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nstagram.com/jouwggd.n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jouwggd.nl/" TargetMode="External"/><Relationship Id="rId4" Type="http://schemas.openxmlformats.org/officeDocument/2006/relationships/styles" Target="styles.xml"/><Relationship Id="rId9" Type="http://schemas.openxmlformats.org/officeDocument/2006/relationships/hyperlink" Target="https://www.instagram.com/jongjgz/" TargetMode="External"/><Relationship Id="rId14" Type="http://schemas.openxmlformats.org/officeDocument/2006/relationships/hyperlink" Target="mailto:contact@jongjgz.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jongjgznl.sharepoint.com/sites/OfficeTemplates/Gedeelde%20documenten/Jong%20JGZ_leeg%20document%20met%20logo.dotx" TargetMode="External"/></Relationships>
</file>

<file path=word/theme/theme1.xml><?xml version="1.0" encoding="utf-8"?>
<a:theme xmlns:a="http://schemas.openxmlformats.org/drawingml/2006/main" name="Kantoorthema">
  <a:themeElements>
    <a:clrScheme name="Jong JGZ">
      <a:dk1>
        <a:sysClr val="windowText" lastClr="000000"/>
      </a:dk1>
      <a:lt1>
        <a:sysClr val="window" lastClr="FFFFFF"/>
      </a:lt1>
      <a:dk2>
        <a:srgbClr val="44546A"/>
      </a:dk2>
      <a:lt2>
        <a:srgbClr val="E7E6E6"/>
      </a:lt2>
      <a:accent1>
        <a:srgbClr val="04CCBE"/>
      </a:accent1>
      <a:accent2>
        <a:srgbClr val="262261"/>
      </a:accent2>
      <a:accent3>
        <a:srgbClr val="F7CB16"/>
      </a:accent3>
      <a:accent4>
        <a:srgbClr val="FFE1D7"/>
      </a:accent4>
      <a:accent5>
        <a:srgbClr val="C7F9F4"/>
      </a:accent5>
      <a:accent6>
        <a:srgbClr val="FFF5CC"/>
      </a:accent6>
      <a:hlink>
        <a:srgbClr val="04CCBE"/>
      </a:hlink>
      <a:folHlink>
        <a:srgbClr val="262261"/>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4778DA64A2493408FE5C869B60ED75D" ma:contentTypeVersion="13" ma:contentTypeDescription="Een nieuw document maken." ma:contentTypeScope="" ma:versionID="62556de6e69956c637159400c60db895">
  <xsd:schema xmlns:xsd="http://www.w3.org/2001/XMLSchema" xmlns:xs="http://www.w3.org/2001/XMLSchema" xmlns:p="http://schemas.microsoft.com/office/2006/metadata/properties" xmlns:ns2="00d26040-6721-4f5a-95d8-517ca78f58b3" xmlns:ns3="d4d29104-6878-44a6-9ec2-d8fafcec4a75" targetNamespace="http://schemas.microsoft.com/office/2006/metadata/properties" ma:root="true" ma:fieldsID="5f357145c4bfe489908ca8da2372e5a2" ns2:_="" ns3:_="">
    <xsd:import namespace="00d26040-6721-4f5a-95d8-517ca78f58b3"/>
    <xsd:import namespace="d4d29104-6878-44a6-9ec2-d8fafcec4a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26040-6721-4f5a-95d8-517ca78f58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e1991be-3535-47a0-be84-1b56d6775ff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d29104-6878-44a6-9ec2-d8fafcec4a75"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4d29104-6878-44a6-9ec2-d8fafcec4a75">
      <UserInfo>
        <DisplayName/>
        <AccountId xsi:nil="true"/>
        <AccountType/>
      </UserInfo>
    </SharedWithUsers>
    <lcf76f155ced4ddcb4097134ff3c332f xmlns="00d26040-6721-4f5a-95d8-517ca78f58b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A22649-A13D-43AE-8663-DF7B8439C748}">
  <ds:schemaRefs>
    <ds:schemaRef ds:uri="http://schemas.microsoft.com/sharepoint/v3/contenttype/forms"/>
  </ds:schemaRefs>
</ds:datastoreItem>
</file>

<file path=customXml/itemProps2.xml><?xml version="1.0" encoding="utf-8"?>
<ds:datastoreItem xmlns:ds="http://schemas.openxmlformats.org/officeDocument/2006/customXml" ds:itemID="{ABB6BCF6-FF63-43AD-8E4C-C0D7E89E2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26040-6721-4f5a-95d8-517ca78f58b3"/>
    <ds:schemaRef ds:uri="d4d29104-6878-44a6-9ec2-d8fafcec4a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8A417-955B-48A6-8885-DCFF4BEF0594}">
  <ds:schemaRefs>
    <ds:schemaRef ds:uri="http://schemas.microsoft.com/office/2006/metadata/properties"/>
    <ds:schemaRef ds:uri="http://purl.org/dc/elements/1.1/"/>
    <ds:schemaRef ds:uri="http://www.w3.org/XML/1998/namespace"/>
    <ds:schemaRef ds:uri="00d26040-6721-4f5a-95d8-517ca78f58b3"/>
    <ds:schemaRef ds:uri="d4d29104-6878-44a6-9ec2-d8fafcec4a75"/>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Jong%20JGZ_leeg%20document%20met%20logo</Template>
  <TotalTime>30</TotalTime>
  <Pages>2</Pages>
  <Words>405</Words>
  <Characters>2232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Rivas Zorggroep</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Renee van Doesburg</dc:creator>
  <cp:lastModifiedBy>Renee van Doesburg</cp:lastModifiedBy>
  <cp:revision>23</cp:revision>
  <cp:lastPrinted>2018-01-11T08:10:00Z</cp:lastPrinted>
  <dcterms:created xsi:type="dcterms:W3CDTF">2026-03-09T09:47:00Z</dcterms:created>
  <dcterms:modified xsi:type="dcterms:W3CDTF">2026-04-21T09:08:00Z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0x010100E4778DA64A2493408FE5C869B60ED75D</vt:lpwstr>
  </property>
  <property fmtid="{D5CDD505-2E9C-101B-9397-08002B2CF9AE}" pid="3" name="Order">
    <vt:r8>100</vt:r8>
  </property>
  <property fmtid="{D5CDD505-2E9C-101B-9397-08002B2CF9AE}" pid="4" name="GUID">
    <vt:lpwstr>2469f260-e5ef-42bc-a06f-2cb5b8332dc4</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JUBasedOn">
    <vt:lpwstr>Jong JGZ_leeg document met logo.dotx</vt:lpwstr>
  </property>
  <property fmtid="{D5CDD505-2E9C-101B-9397-08002B2CF9AE}" pid="12" name="MediaServiceImageTags">
    <vt:lpwstr/>
  </property>
</Properties>
</file>